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1A3" w:rsidRPr="00516213" w:rsidRDefault="00ED21A3" w:rsidP="003D47EC">
      <w:pPr>
        <w:spacing w:line="240" w:lineRule="atLeast"/>
        <w:jc w:val="center"/>
        <w:rPr>
          <w:rFonts w:ascii="Times New Roman" w:hAnsi="Times New Roman"/>
        </w:rPr>
      </w:pPr>
      <w:r w:rsidRPr="00516213">
        <w:rPr>
          <w:rFonts w:ascii="Times New Roman" w:hAnsi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402906321" r:id="rId8"/>
        </w:object>
      </w:r>
    </w:p>
    <w:p w:rsidR="00ED21A3" w:rsidRPr="00516213" w:rsidRDefault="00ED21A3" w:rsidP="00516213">
      <w:pPr>
        <w:jc w:val="center"/>
        <w:rPr>
          <w:rFonts w:ascii="Times New Roman" w:hAnsi="Times New Roman"/>
          <w:b/>
          <w:sz w:val="28"/>
          <w:szCs w:val="28"/>
        </w:rPr>
      </w:pPr>
      <w:r w:rsidRPr="00516213">
        <w:rPr>
          <w:rFonts w:ascii="Times New Roman" w:hAnsi="Times New Roman"/>
          <w:b/>
          <w:sz w:val="28"/>
          <w:szCs w:val="28"/>
        </w:rPr>
        <w:t>АДМИНИСТРАЦИЯ МУНИЦИПАЛЬНОГО ОБРАЗОВАНИЯ ЛЕНИНГРАДСКИЙ РАЙОН</w:t>
      </w:r>
    </w:p>
    <w:p w:rsidR="00ED21A3" w:rsidRPr="00516213" w:rsidRDefault="00ED21A3" w:rsidP="00516213">
      <w:pPr>
        <w:spacing w:line="240" w:lineRule="atLeast"/>
        <w:jc w:val="center"/>
        <w:rPr>
          <w:rFonts w:ascii="Times New Roman" w:hAnsi="Times New Roman"/>
          <w:b/>
          <w:sz w:val="32"/>
          <w:szCs w:val="32"/>
        </w:rPr>
      </w:pPr>
      <w:r w:rsidRPr="00516213">
        <w:rPr>
          <w:rFonts w:ascii="Times New Roman" w:hAnsi="Times New Roman"/>
          <w:b/>
          <w:sz w:val="32"/>
          <w:szCs w:val="32"/>
        </w:rPr>
        <w:t>ПОСТАНОВЛЕНИЕ</w:t>
      </w:r>
    </w:p>
    <w:p w:rsidR="00ED21A3" w:rsidRPr="00516213" w:rsidRDefault="00ED21A3" w:rsidP="00516213">
      <w:pPr>
        <w:rPr>
          <w:rFonts w:ascii="Times New Roman" w:hAnsi="Times New Roman"/>
          <w:b/>
          <w:sz w:val="26"/>
          <w:szCs w:val="26"/>
        </w:rPr>
      </w:pPr>
    </w:p>
    <w:p w:rsidR="00ED21A3" w:rsidRDefault="00ED21A3" w:rsidP="005162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15.06.2012 г.</w:t>
      </w:r>
      <w:r w:rsidRPr="00516213">
        <w:rPr>
          <w:rFonts w:ascii="Times New Roman" w:hAnsi="Times New Roman"/>
          <w:sz w:val="28"/>
          <w:szCs w:val="28"/>
        </w:rPr>
        <w:tab/>
      </w:r>
      <w:r w:rsidRPr="00516213">
        <w:rPr>
          <w:rFonts w:ascii="Times New Roman" w:hAnsi="Times New Roman"/>
          <w:sz w:val="28"/>
          <w:szCs w:val="28"/>
        </w:rPr>
        <w:tab/>
      </w:r>
      <w:r w:rsidRPr="00516213">
        <w:rPr>
          <w:rFonts w:ascii="Times New Roman" w:hAnsi="Times New Roman"/>
          <w:sz w:val="28"/>
          <w:szCs w:val="28"/>
        </w:rPr>
        <w:tab/>
      </w:r>
      <w:r w:rsidRPr="00516213">
        <w:rPr>
          <w:rFonts w:ascii="Times New Roman" w:hAnsi="Times New Roman"/>
          <w:sz w:val="28"/>
          <w:szCs w:val="28"/>
        </w:rPr>
        <w:tab/>
      </w:r>
      <w:r w:rsidRPr="00516213">
        <w:rPr>
          <w:rFonts w:ascii="Times New Roman" w:hAnsi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516213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840</w:t>
      </w:r>
    </w:p>
    <w:p w:rsidR="00ED21A3" w:rsidRPr="00516213" w:rsidRDefault="00ED21A3" w:rsidP="00516213">
      <w:pPr>
        <w:jc w:val="both"/>
        <w:rPr>
          <w:rFonts w:ascii="Times New Roman" w:hAnsi="Times New Roman"/>
          <w:sz w:val="28"/>
          <w:szCs w:val="28"/>
        </w:rPr>
      </w:pPr>
    </w:p>
    <w:p w:rsidR="00ED21A3" w:rsidRPr="00516213" w:rsidRDefault="00ED21A3" w:rsidP="00516213">
      <w:pPr>
        <w:jc w:val="center"/>
        <w:rPr>
          <w:rFonts w:ascii="Times New Roman" w:hAnsi="Times New Roman"/>
          <w:sz w:val="28"/>
          <w:szCs w:val="28"/>
        </w:rPr>
      </w:pPr>
      <w:r w:rsidRPr="00516213">
        <w:rPr>
          <w:rFonts w:ascii="Times New Roman" w:hAnsi="Times New Roman"/>
        </w:rPr>
        <w:t xml:space="preserve">станица  Ленинградская  </w:t>
      </w:r>
    </w:p>
    <w:p w:rsidR="00ED21A3" w:rsidRPr="00516213" w:rsidRDefault="00ED21A3" w:rsidP="003243AC">
      <w:pPr>
        <w:pStyle w:val="Title"/>
        <w:spacing w:line="240" w:lineRule="atLeast"/>
        <w:ind w:right="-284"/>
        <w:rPr>
          <w:szCs w:val="28"/>
        </w:rPr>
      </w:pPr>
    </w:p>
    <w:p w:rsidR="00ED21A3" w:rsidRPr="00BE4548" w:rsidRDefault="00ED21A3" w:rsidP="003243AC">
      <w:pPr>
        <w:tabs>
          <w:tab w:val="left" w:pos="2920"/>
        </w:tabs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E4548">
        <w:rPr>
          <w:rFonts w:ascii="Times New Roman" w:hAnsi="Times New Roman"/>
          <w:b/>
          <w:sz w:val="28"/>
          <w:szCs w:val="28"/>
        </w:rPr>
        <w:t xml:space="preserve">Об </w:t>
      </w:r>
      <w:r>
        <w:rPr>
          <w:rFonts w:ascii="Times New Roman" w:hAnsi="Times New Roman"/>
          <w:b/>
          <w:sz w:val="28"/>
          <w:szCs w:val="28"/>
        </w:rPr>
        <w:t xml:space="preserve">утверждении </w:t>
      </w:r>
      <w:r w:rsidRPr="00BE4548">
        <w:rPr>
          <w:rFonts w:ascii="Times New Roman" w:hAnsi="Times New Roman"/>
          <w:b/>
          <w:sz w:val="28"/>
          <w:szCs w:val="28"/>
        </w:rPr>
        <w:t>административн</w:t>
      </w:r>
      <w:r>
        <w:rPr>
          <w:rFonts w:ascii="Times New Roman" w:hAnsi="Times New Roman"/>
          <w:b/>
          <w:sz w:val="28"/>
          <w:szCs w:val="28"/>
        </w:rPr>
        <w:t>ых</w:t>
      </w:r>
      <w:r w:rsidRPr="00BE4548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ов</w:t>
      </w:r>
      <w:r w:rsidRPr="00BE4548">
        <w:rPr>
          <w:rFonts w:ascii="Times New Roman" w:hAnsi="Times New Roman"/>
          <w:b/>
          <w:sz w:val="28"/>
          <w:szCs w:val="28"/>
        </w:rPr>
        <w:t xml:space="preserve"> предоставления </w:t>
      </w:r>
    </w:p>
    <w:p w:rsidR="00ED21A3" w:rsidRPr="001F61B0" w:rsidRDefault="00ED21A3" w:rsidP="003243AC">
      <w:pPr>
        <w:tabs>
          <w:tab w:val="left" w:pos="2920"/>
        </w:tabs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E4548">
        <w:rPr>
          <w:rFonts w:ascii="Times New Roman" w:hAnsi="Times New Roman"/>
          <w:b/>
          <w:sz w:val="28"/>
          <w:szCs w:val="28"/>
        </w:rPr>
        <w:t>муниципальных услуг</w:t>
      </w:r>
      <w:r w:rsidRPr="00C40B4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исполнения муниципальных функций</w:t>
      </w:r>
      <w:r w:rsidRPr="00BE4548">
        <w:rPr>
          <w:rFonts w:ascii="Times New Roman" w:hAnsi="Times New Roman"/>
          <w:b/>
          <w:sz w:val="28"/>
          <w:szCs w:val="28"/>
        </w:rPr>
        <w:t xml:space="preserve"> </w:t>
      </w:r>
    </w:p>
    <w:p w:rsidR="00ED21A3" w:rsidRPr="0045417C" w:rsidRDefault="00ED21A3" w:rsidP="003243AC">
      <w:pPr>
        <w:tabs>
          <w:tab w:val="left" w:pos="2920"/>
        </w:tabs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отделом по молодёжной политике администрации муниципального образования Ленинградский район</w:t>
      </w:r>
    </w:p>
    <w:p w:rsidR="00ED21A3" w:rsidRPr="00C40B4C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b/>
          <w:sz w:val="28"/>
          <w:szCs w:val="28"/>
        </w:rPr>
      </w:pPr>
    </w:p>
    <w:p w:rsidR="00ED21A3" w:rsidRPr="0048710B" w:rsidRDefault="00ED21A3" w:rsidP="002F023B">
      <w:pPr>
        <w:spacing w:after="0"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BE4548">
        <w:rPr>
          <w:rFonts w:ascii="Times New Roman" w:hAnsi="Times New Roman"/>
          <w:sz w:val="28"/>
          <w:szCs w:val="28"/>
        </w:rPr>
        <w:t>Во исполнение Федерального закона от 27 июля 2010 года № 210-ФЗ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4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E4548">
        <w:rPr>
          <w:rFonts w:ascii="Times New Roman" w:hAnsi="Times New Roman"/>
          <w:sz w:val="28"/>
          <w:szCs w:val="28"/>
        </w:rPr>
        <w:t>«Об 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4548">
        <w:rPr>
          <w:rFonts w:ascii="Times New Roman" w:hAnsi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4548">
        <w:rPr>
          <w:rFonts w:ascii="Times New Roman" w:hAnsi="Times New Roman"/>
          <w:sz w:val="28"/>
          <w:szCs w:val="28"/>
        </w:rPr>
        <w:t>государ</w:t>
      </w:r>
      <w:r>
        <w:rPr>
          <w:rFonts w:ascii="Times New Roman" w:hAnsi="Times New Roman"/>
          <w:sz w:val="28"/>
          <w:szCs w:val="28"/>
        </w:rPr>
        <w:t xml:space="preserve">ственных  и  муниципальных услуг», </w:t>
      </w:r>
    </w:p>
    <w:p w:rsidR="00ED21A3" w:rsidRPr="00BE4548" w:rsidRDefault="00ED21A3" w:rsidP="0048710B">
      <w:pPr>
        <w:spacing w:after="0"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>п о с т а н о в л я ю:</w:t>
      </w:r>
    </w:p>
    <w:p w:rsidR="00ED21A3" w:rsidRPr="00447341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 xml:space="preserve">1. </w:t>
      </w:r>
      <w:r w:rsidRPr="00447341">
        <w:rPr>
          <w:rFonts w:ascii="Times New Roman" w:hAnsi="Times New Roman"/>
          <w:sz w:val="28"/>
          <w:szCs w:val="28"/>
        </w:rPr>
        <w:t>Утвердить административные регламенты предоставления муниципальных услуг и исполнения муниципальных функций:</w:t>
      </w:r>
    </w:p>
    <w:p w:rsidR="00ED21A3" w:rsidRPr="00BE4548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«О</w:t>
      </w:r>
      <w:r w:rsidRPr="00BE4548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я</w:t>
      </w:r>
      <w:r w:rsidRPr="00BE4548">
        <w:rPr>
          <w:rFonts w:ascii="Times New Roman" w:hAnsi="Times New Roman"/>
          <w:sz w:val="28"/>
          <w:szCs w:val="28"/>
        </w:rPr>
        <w:t xml:space="preserve"> и проведени</w:t>
      </w:r>
      <w:r>
        <w:rPr>
          <w:rFonts w:ascii="Times New Roman" w:hAnsi="Times New Roman"/>
          <w:sz w:val="28"/>
          <w:szCs w:val="28"/>
        </w:rPr>
        <w:t>е</w:t>
      </w:r>
      <w:r w:rsidRPr="00BE4548">
        <w:rPr>
          <w:rFonts w:ascii="Times New Roman" w:hAnsi="Times New Roman"/>
          <w:sz w:val="28"/>
          <w:szCs w:val="28"/>
        </w:rPr>
        <w:t xml:space="preserve"> мероприятий по социальной адаптации м</w:t>
      </w:r>
      <w:r>
        <w:rPr>
          <w:rFonts w:ascii="Times New Roman" w:hAnsi="Times New Roman"/>
          <w:sz w:val="28"/>
          <w:szCs w:val="28"/>
        </w:rPr>
        <w:t xml:space="preserve">олодых граждан, оказавшихся в </w:t>
      </w:r>
      <w:r w:rsidRPr="00BE4548">
        <w:rPr>
          <w:rFonts w:ascii="Times New Roman" w:hAnsi="Times New Roman"/>
          <w:sz w:val="28"/>
          <w:szCs w:val="28"/>
        </w:rPr>
        <w:t>трудной жизненной ситуации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BE4548">
        <w:rPr>
          <w:rFonts w:ascii="Times New Roman" w:hAnsi="Times New Roman"/>
          <w:sz w:val="28"/>
          <w:szCs w:val="28"/>
        </w:rPr>
        <w:t>(приложение № 1);</w:t>
      </w:r>
    </w:p>
    <w:p w:rsidR="00ED21A3" w:rsidRPr="00BE4548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«О</w:t>
      </w:r>
      <w:r w:rsidRPr="00BE4548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я</w:t>
      </w:r>
      <w:r w:rsidRPr="00BE4548">
        <w:rPr>
          <w:rFonts w:ascii="Times New Roman" w:hAnsi="Times New Roman"/>
          <w:sz w:val="28"/>
          <w:szCs w:val="28"/>
        </w:rPr>
        <w:t xml:space="preserve"> трудоустройства молодежи на временную, сезонную и постоянную работу</w:t>
      </w:r>
      <w:r>
        <w:rPr>
          <w:rFonts w:ascii="Times New Roman" w:hAnsi="Times New Roman"/>
          <w:sz w:val="28"/>
          <w:szCs w:val="28"/>
        </w:rPr>
        <w:t>;</w:t>
      </w:r>
      <w:r w:rsidRPr="00BE4548">
        <w:rPr>
          <w:rFonts w:ascii="Times New Roman" w:hAnsi="Times New Roman"/>
          <w:sz w:val="28"/>
          <w:szCs w:val="28"/>
        </w:rPr>
        <w:t xml:space="preserve"> изучение возможностей работодателей в обеспечении занятости молодежи</w:t>
      </w:r>
      <w:r>
        <w:rPr>
          <w:rFonts w:ascii="Times New Roman" w:hAnsi="Times New Roman"/>
          <w:sz w:val="28"/>
          <w:szCs w:val="28"/>
        </w:rPr>
        <w:t>»</w:t>
      </w:r>
      <w:r w:rsidRPr="00BE4548">
        <w:rPr>
          <w:rFonts w:ascii="Times New Roman" w:hAnsi="Times New Roman"/>
          <w:sz w:val="28"/>
          <w:szCs w:val="28"/>
        </w:rPr>
        <w:t xml:space="preserve"> (приложение № 2);</w:t>
      </w:r>
    </w:p>
    <w:p w:rsidR="00ED21A3" w:rsidRPr="00BE4548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«П</w:t>
      </w:r>
      <w:r w:rsidRPr="00BE4548">
        <w:rPr>
          <w:rFonts w:ascii="Times New Roman" w:hAnsi="Times New Roman"/>
          <w:sz w:val="28"/>
          <w:szCs w:val="28"/>
        </w:rPr>
        <w:t>роведени</w:t>
      </w:r>
      <w:r>
        <w:rPr>
          <w:rFonts w:ascii="Times New Roman" w:hAnsi="Times New Roman"/>
          <w:sz w:val="28"/>
          <w:szCs w:val="28"/>
        </w:rPr>
        <w:t>е</w:t>
      </w:r>
      <w:r w:rsidRPr="00BE4548">
        <w:rPr>
          <w:rFonts w:ascii="Times New Roman" w:hAnsi="Times New Roman"/>
          <w:sz w:val="28"/>
          <w:szCs w:val="28"/>
        </w:rPr>
        <w:t xml:space="preserve"> тематических смен и прочих видов отдыха и оздоровления для детей и молодежи</w:t>
      </w:r>
      <w:r>
        <w:rPr>
          <w:rFonts w:ascii="Times New Roman" w:hAnsi="Times New Roman"/>
          <w:sz w:val="28"/>
          <w:szCs w:val="28"/>
        </w:rPr>
        <w:t>»</w:t>
      </w:r>
      <w:r w:rsidRPr="00BE4548">
        <w:rPr>
          <w:rFonts w:ascii="Times New Roman" w:hAnsi="Times New Roman"/>
          <w:sz w:val="28"/>
          <w:szCs w:val="28"/>
        </w:rPr>
        <w:t xml:space="preserve"> (приложение № 3);</w:t>
      </w:r>
    </w:p>
    <w:p w:rsidR="00ED21A3" w:rsidRPr="00BE4548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«П</w:t>
      </w:r>
      <w:r w:rsidRPr="00BE4548">
        <w:rPr>
          <w:rFonts w:ascii="Times New Roman" w:hAnsi="Times New Roman"/>
          <w:sz w:val="28"/>
          <w:szCs w:val="28"/>
        </w:rPr>
        <w:t>роведени</w:t>
      </w:r>
      <w:r>
        <w:rPr>
          <w:rFonts w:ascii="Times New Roman" w:hAnsi="Times New Roman"/>
          <w:sz w:val="28"/>
          <w:szCs w:val="28"/>
        </w:rPr>
        <w:t>е</w:t>
      </w:r>
      <w:r w:rsidRPr="00BE4548">
        <w:rPr>
          <w:rFonts w:ascii="Times New Roman" w:hAnsi="Times New Roman"/>
          <w:sz w:val="28"/>
          <w:szCs w:val="28"/>
        </w:rPr>
        <w:t xml:space="preserve"> мероприятий, направленных на развитие молодежного туризма, получение первоначальных </w:t>
      </w:r>
      <w:r>
        <w:rPr>
          <w:rFonts w:ascii="Times New Roman" w:hAnsi="Times New Roman"/>
          <w:sz w:val="28"/>
          <w:szCs w:val="28"/>
        </w:rPr>
        <w:t>туристических</w:t>
      </w:r>
      <w:r w:rsidRPr="00BE4548">
        <w:rPr>
          <w:rFonts w:ascii="Times New Roman" w:hAnsi="Times New Roman"/>
          <w:sz w:val="28"/>
          <w:szCs w:val="28"/>
        </w:rPr>
        <w:t xml:space="preserve"> навыков и проведение </w:t>
      </w:r>
      <w:r>
        <w:rPr>
          <w:rFonts w:ascii="Times New Roman" w:hAnsi="Times New Roman"/>
          <w:sz w:val="28"/>
          <w:szCs w:val="28"/>
        </w:rPr>
        <w:t>туристических</w:t>
      </w:r>
      <w:r w:rsidRPr="00BE4548">
        <w:rPr>
          <w:rFonts w:ascii="Times New Roman" w:hAnsi="Times New Roman"/>
          <w:sz w:val="28"/>
          <w:szCs w:val="28"/>
        </w:rPr>
        <w:t xml:space="preserve"> походов</w:t>
      </w:r>
      <w:r>
        <w:rPr>
          <w:rFonts w:ascii="Times New Roman" w:hAnsi="Times New Roman"/>
          <w:sz w:val="28"/>
          <w:szCs w:val="28"/>
        </w:rPr>
        <w:t>»</w:t>
      </w:r>
      <w:r w:rsidRPr="00BE4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№ 4).</w:t>
      </w:r>
    </w:p>
    <w:p w:rsidR="00ED21A3" w:rsidRPr="00BE4548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>2. Разместить на официальном сайте администрации муниципального образования административные регламенты пре</w:t>
      </w:r>
      <w:r>
        <w:rPr>
          <w:rFonts w:ascii="Times New Roman" w:hAnsi="Times New Roman"/>
          <w:sz w:val="28"/>
          <w:szCs w:val="28"/>
        </w:rPr>
        <w:t xml:space="preserve">доставления муниципальных </w:t>
      </w:r>
      <w:r w:rsidRPr="00447341">
        <w:rPr>
          <w:rFonts w:ascii="Times New Roman" w:hAnsi="Times New Roman"/>
          <w:sz w:val="28"/>
          <w:szCs w:val="28"/>
        </w:rPr>
        <w:t>услуг и исполнения муниципальных функций, утвержденных настоящим</w:t>
      </w:r>
      <w:r w:rsidRPr="00BE4548">
        <w:rPr>
          <w:rFonts w:ascii="Times New Roman" w:hAnsi="Times New Roman"/>
          <w:sz w:val="28"/>
          <w:szCs w:val="28"/>
        </w:rPr>
        <w:t xml:space="preserve"> постановлением.</w:t>
      </w:r>
    </w:p>
    <w:p w:rsidR="00ED21A3" w:rsidRPr="00E27539" w:rsidRDefault="00ED21A3" w:rsidP="00406CEE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Ленинградский район от 5 июля 2010 года № 870  «Об утверждении административных регламентов предоставления муниципальных услуг и исполнения муниципальных функций муниципальным бюджетным учреждением «Комплексный центр социального обслуживания молодежи» признать утратившим силу.</w:t>
      </w:r>
    </w:p>
    <w:p w:rsidR="00ED21A3" w:rsidRPr="00BE4548" w:rsidRDefault="00ED21A3" w:rsidP="003243AC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 xml:space="preserve">4. Контроль за исполнением постановления возложить на заместителя главы муниципального образования </w:t>
      </w:r>
      <w:r>
        <w:rPr>
          <w:rFonts w:ascii="Times New Roman" w:hAnsi="Times New Roman"/>
          <w:sz w:val="28"/>
          <w:szCs w:val="28"/>
        </w:rPr>
        <w:t>С.Г.Эппа</w:t>
      </w:r>
      <w:r w:rsidRPr="00BE4548">
        <w:rPr>
          <w:rFonts w:ascii="Times New Roman" w:hAnsi="Times New Roman"/>
          <w:sz w:val="28"/>
          <w:szCs w:val="28"/>
        </w:rPr>
        <w:t xml:space="preserve">. </w:t>
      </w:r>
    </w:p>
    <w:p w:rsidR="00ED21A3" w:rsidRDefault="00ED21A3" w:rsidP="0048710B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 xml:space="preserve">5.Настоящее постановление вступает в силу с момента его </w:t>
      </w:r>
      <w:r>
        <w:rPr>
          <w:rFonts w:ascii="Times New Roman" w:hAnsi="Times New Roman"/>
          <w:sz w:val="28"/>
          <w:szCs w:val="28"/>
        </w:rPr>
        <w:t>обнародования</w:t>
      </w:r>
      <w:r w:rsidRPr="00BE4548">
        <w:rPr>
          <w:rFonts w:ascii="Times New Roman" w:hAnsi="Times New Roman"/>
          <w:sz w:val="28"/>
          <w:szCs w:val="28"/>
        </w:rPr>
        <w:t>.</w:t>
      </w:r>
    </w:p>
    <w:p w:rsidR="00ED21A3" w:rsidRDefault="00ED21A3" w:rsidP="0048710B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</w:p>
    <w:p w:rsidR="00ED21A3" w:rsidRDefault="00ED21A3" w:rsidP="0048710B">
      <w:pPr>
        <w:spacing w:after="0" w:line="240" w:lineRule="atLeast"/>
        <w:ind w:right="-284" w:firstLine="935"/>
        <w:jc w:val="both"/>
        <w:rPr>
          <w:rFonts w:ascii="Times New Roman" w:hAnsi="Times New Roman"/>
          <w:sz w:val="28"/>
          <w:szCs w:val="28"/>
        </w:rPr>
      </w:pPr>
    </w:p>
    <w:p w:rsidR="00ED21A3" w:rsidRPr="00BE4548" w:rsidRDefault="00ED21A3" w:rsidP="0048710B">
      <w:pPr>
        <w:spacing w:after="0"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</w:p>
    <w:p w:rsidR="00ED21A3" w:rsidRPr="00BE4548" w:rsidRDefault="00ED21A3" w:rsidP="003243AC">
      <w:pPr>
        <w:pStyle w:val="ListParagraph"/>
        <w:spacing w:after="0" w:line="240" w:lineRule="atLeast"/>
        <w:ind w:left="0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BE4548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ED21A3" w:rsidRPr="00BE4548" w:rsidRDefault="00ED21A3" w:rsidP="003243AC">
      <w:pPr>
        <w:pStyle w:val="ListParagraph"/>
        <w:spacing w:after="0" w:line="240" w:lineRule="atLeast"/>
        <w:ind w:left="0" w:right="-284"/>
        <w:jc w:val="both"/>
        <w:rPr>
          <w:rFonts w:ascii="Times New Roman" w:hAnsi="Times New Roman"/>
          <w:sz w:val="28"/>
          <w:szCs w:val="28"/>
        </w:rPr>
      </w:pPr>
      <w:r w:rsidRPr="00BE4548">
        <w:rPr>
          <w:rFonts w:ascii="Times New Roman" w:hAnsi="Times New Roman"/>
          <w:sz w:val="28"/>
          <w:szCs w:val="28"/>
        </w:rPr>
        <w:t xml:space="preserve">Ленинградский район </w:t>
      </w:r>
      <w:r w:rsidRPr="00BE454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BE4548">
        <w:rPr>
          <w:rFonts w:ascii="Times New Roman" w:hAnsi="Times New Roman"/>
          <w:sz w:val="28"/>
          <w:szCs w:val="28"/>
        </w:rPr>
        <w:tab/>
      </w:r>
      <w:r w:rsidRPr="00BE4548">
        <w:rPr>
          <w:rFonts w:ascii="Times New Roman" w:hAnsi="Times New Roman"/>
          <w:sz w:val="28"/>
          <w:szCs w:val="28"/>
        </w:rPr>
        <w:tab/>
      </w:r>
      <w:r w:rsidRPr="00BE4548">
        <w:rPr>
          <w:rFonts w:ascii="Times New Roman" w:hAnsi="Times New Roman"/>
          <w:sz w:val="28"/>
          <w:szCs w:val="28"/>
        </w:rPr>
        <w:tab/>
      </w:r>
      <w:r w:rsidRPr="00BE4548">
        <w:rPr>
          <w:rFonts w:ascii="Times New Roman" w:hAnsi="Times New Roman"/>
          <w:sz w:val="28"/>
          <w:szCs w:val="28"/>
        </w:rPr>
        <w:tab/>
      </w:r>
      <w:r w:rsidRPr="00BE4548">
        <w:rPr>
          <w:rFonts w:ascii="Times New Roman" w:hAnsi="Times New Roman"/>
          <w:sz w:val="28"/>
          <w:szCs w:val="28"/>
        </w:rPr>
        <w:tab/>
      </w:r>
      <w:r w:rsidRPr="00BE454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406CE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С.В.Гаркуша</w:t>
      </w:r>
    </w:p>
    <w:p w:rsidR="00ED21A3" w:rsidRPr="00BE4548" w:rsidRDefault="00ED21A3" w:rsidP="003243AC">
      <w:pPr>
        <w:spacing w:after="0" w:line="240" w:lineRule="atLeast"/>
        <w:ind w:right="-284"/>
        <w:jc w:val="both"/>
        <w:rPr>
          <w:rFonts w:ascii="Times New Roman" w:hAnsi="Times New Roman"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3243AC">
      <w:pPr>
        <w:spacing w:after="0" w:line="24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ED21A3" w:rsidRDefault="00ED21A3" w:rsidP="00516213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sectPr w:rsidR="00ED21A3" w:rsidSect="000C23D6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1A3" w:rsidRDefault="00ED21A3" w:rsidP="003243AC">
      <w:pPr>
        <w:spacing w:after="0" w:line="240" w:lineRule="auto"/>
      </w:pPr>
      <w:r>
        <w:separator/>
      </w:r>
    </w:p>
  </w:endnote>
  <w:endnote w:type="continuationSeparator" w:id="0">
    <w:p w:rsidR="00ED21A3" w:rsidRDefault="00ED21A3" w:rsidP="0032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1A3" w:rsidRDefault="00ED21A3" w:rsidP="003243AC">
      <w:pPr>
        <w:spacing w:after="0" w:line="240" w:lineRule="auto"/>
      </w:pPr>
      <w:r>
        <w:separator/>
      </w:r>
    </w:p>
  </w:footnote>
  <w:footnote w:type="continuationSeparator" w:id="0">
    <w:p w:rsidR="00ED21A3" w:rsidRDefault="00ED21A3" w:rsidP="00324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1A3" w:rsidRDefault="00ED21A3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ED21A3" w:rsidRDefault="00ED21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24F7F"/>
    <w:multiLevelType w:val="hybridMultilevel"/>
    <w:tmpl w:val="84461120"/>
    <w:lvl w:ilvl="0" w:tplc="2E003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C246348"/>
    <w:multiLevelType w:val="hybridMultilevel"/>
    <w:tmpl w:val="9440E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00"/>
    <w:rsid w:val="00015E72"/>
    <w:rsid w:val="000520A2"/>
    <w:rsid w:val="00053EB7"/>
    <w:rsid w:val="000C23D6"/>
    <w:rsid w:val="000C7816"/>
    <w:rsid w:val="000D55D2"/>
    <w:rsid w:val="0019764B"/>
    <w:rsid w:val="001F00A8"/>
    <w:rsid w:val="001F61B0"/>
    <w:rsid w:val="002925FB"/>
    <w:rsid w:val="00292867"/>
    <w:rsid w:val="002C0078"/>
    <w:rsid w:val="002F023B"/>
    <w:rsid w:val="002F10E8"/>
    <w:rsid w:val="00304446"/>
    <w:rsid w:val="003104D0"/>
    <w:rsid w:val="003243AC"/>
    <w:rsid w:val="00342F08"/>
    <w:rsid w:val="003D47EC"/>
    <w:rsid w:val="00406CEE"/>
    <w:rsid w:val="00447341"/>
    <w:rsid w:val="0045417C"/>
    <w:rsid w:val="00454D28"/>
    <w:rsid w:val="004608D8"/>
    <w:rsid w:val="00482687"/>
    <w:rsid w:val="0048710B"/>
    <w:rsid w:val="004A64F4"/>
    <w:rsid w:val="004D5C1D"/>
    <w:rsid w:val="00501DC0"/>
    <w:rsid w:val="00516213"/>
    <w:rsid w:val="00545FBF"/>
    <w:rsid w:val="005527E5"/>
    <w:rsid w:val="005C2CD0"/>
    <w:rsid w:val="005D2C1D"/>
    <w:rsid w:val="0060145B"/>
    <w:rsid w:val="00610206"/>
    <w:rsid w:val="00685605"/>
    <w:rsid w:val="006A6300"/>
    <w:rsid w:val="006C7540"/>
    <w:rsid w:val="00701DCC"/>
    <w:rsid w:val="00714825"/>
    <w:rsid w:val="007B3CB6"/>
    <w:rsid w:val="00832CFB"/>
    <w:rsid w:val="00881D87"/>
    <w:rsid w:val="00901E10"/>
    <w:rsid w:val="009070C6"/>
    <w:rsid w:val="00951DDF"/>
    <w:rsid w:val="009A40E7"/>
    <w:rsid w:val="009F471D"/>
    <w:rsid w:val="009F5DAB"/>
    <w:rsid w:val="00A01E25"/>
    <w:rsid w:val="00A31D5C"/>
    <w:rsid w:val="00A518B9"/>
    <w:rsid w:val="00B42740"/>
    <w:rsid w:val="00B55B4D"/>
    <w:rsid w:val="00BE4548"/>
    <w:rsid w:val="00C070D2"/>
    <w:rsid w:val="00C40B4C"/>
    <w:rsid w:val="00C81563"/>
    <w:rsid w:val="00CB1CF9"/>
    <w:rsid w:val="00CC6FE8"/>
    <w:rsid w:val="00CE73DB"/>
    <w:rsid w:val="00D0597C"/>
    <w:rsid w:val="00D0652B"/>
    <w:rsid w:val="00D41E1A"/>
    <w:rsid w:val="00DE1A8A"/>
    <w:rsid w:val="00E26B78"/>
    <w:rsid w:val="00E27539"/>
    <w:rsid w:val="00E65439"/>
    <w:rsid w:val="00EB19F6"/>
    <w:rsid w:val="00ED21A3"/>
    <w:rsid w:val="00EF044A"/>
    <w:rsid w:val="00F50EAF"/>
    <w:rsid w:val="00F64446"/>
    <w:rsid w:val="00FD311F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7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2CD0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901E1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01E10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24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243A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24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43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267</TotalTime>
  <Pages>2</Pages>
  <Words>321</Words>
  <Characters>1830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МО</cp:lastModifiedBy>
  <cp:revision>31</cp:revision>
  <cp:lastPrinted>2012-07-04T07:22:00Z</cp:lastPrinted>
  <dcterms:created xsi:type="dcterms:W3CDTF">2012-04-03T09:09:00Z</dcterms:created>
  <dcterms:modified xsi:type="dcterms:W3CDTF">2012-07-04T07:26:00Z</dcterms:modified>
</cp:coreProperties>
</file>